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183" w:rsidRDefault="00455183" w:rsidP="004551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455183" w:rsidRDefault="00455183" w:rsidP="004551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5183" w:rsidRDefault="00455183" w:rsidP="004551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5183" w:rsidRDefault="00455183" w:rsidP="004551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tenant of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Wymondley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:rsidR="00455183" w:rsidRDefault="00455183" w:rsidP="004551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21-29)</w:t>
      </w:r>
    </w:p>
    <w:p w:rsidR="00455183" w:rsidRDefault="00455183" w:rsidP="004551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5183" w:rsidRDefault="00455183" w:rsidP="004551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55183" w:rsidRDefault="00455183" w:rsidP="004551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Start w:id="0" w:name="_GoBack"/>
      <w:bookmarkEnd w:id="0"/>
    </w:p>
    <w:sectPr w:rsidR="00DD5B8A" w:rsidRPr="004551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183" w:rsidRDefault="00455183" w:rsidP="00564E3C">
      <w:pPr>
        <w:spacing w:after="0" w:line="240" w:lineRule="auto"/>
      </w:pPr>
      <w:r>
        <w:separator/>
      </w:r>
    </w:p>
  </w:endnote>
  <w:endnote w:type="continuationSeparator" w:id="0">
    <w:p w:rsidR="00455183" w:rsidRDefault="0045518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55183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183" w:rsidRDefault="00455183" w:rsidP="00564E3C">
      <w:pPr>
        <w:spacing w:after="0" w:line="240" w:lineRule="auto"/>
      </w:pPr>
      <w:r>
        <w:separator/>
      </w:r>
    </w:p>
  </w:footnote>
  <w:footnote w:type="continuationSeparator" w:id="0">
    <w:p w:rsidR="00455183" w:rsidRDefault="0045518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183"/>
    <w:rsid w:val="00372DC6"/>
    <w:rsid w:val="0045518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489D"/>
  <w15:chartTrackingRefBased/>
  <w15:docId w15:val="{F2FC1AE6-6A5C-4636-9283-FF07B834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551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2015-10-09T18:47:00Z</dcterms:created>
  <dcterms:modified xsi:type="dcterms:W3CDTF">2015-10-09T18:47:00Z</dcterms:modified>
</cp:coreProperties>
</file>